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E909D" w14:textId="77777777" w:rsidR="00FD4FF1" w:rsidRPr="00977057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977057">
        <w:rPr>
          <w:rFonts w:ascii="Calibri" w:hAnsi="Calibri" w:cs="Calibri"/>
          <w:sz w:val="22"/>
          <w:szCs w:val="22"/>
        </w:rPr>
        <w:t>GSI Helmholtzzentrum für Schwerionenforschung GmbH</w:t>
      </w:r>
    </w:p>
    <w:p w14:paraId="7E7EBDC2" w14:textId="665C9FCD" w:rsidR="00FD4FF1" w:rsidRPr="00AB5CEF" w:rsidRDefault="003A5B1D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color w:val="0070C0"/>
          <w:sz w:val="22"/>
          <w:szCs w:val="22"/>
        </w:rPr>
      </w:pPr>
      <w:r>
        <w:rPr>
          <w:rFonts w:ascii="Calibri" w:hAnsi="Calibri" w:cs="Arial"/>
          <w:color w:val="0070C0"/>
          <w:sz w:val="22"/>
          <w:szCs w:val="22"/>
        </w:rPr>
        <w:t>Nicole Growe</w:t>
      </w:r>
    </w:p>
    <w:p w14:paraId="5F42BCCD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Planckstraße 1</w:t>
      </w:r>
    </w:p>
    <w:p w14:paraId="1E51F218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64291 Darmstadt</w:t>
      </w:r>
    </w:p>
    <w:p w14:paraId="48C15298" w14:textId="26160FFB" w:rsidR="00FD4FF1" w:rsidRPr="00927C23" w:rsidRDefault="00FD4FF1" w:rsidP="00FD4FF1">
      <w:pPr>
        <w:pStyle w:val="berschrift1"/>
        <w:numPr>
          <w:ilvl w:val="0"/>
          <w:numId w:val="0"/>
        </w:numPr>
        <w:spacing w:after="480" w:line="240" w:lineRule="auto"/>
        <w:rPr>
          <w:rFonts w:ascii="Calibri" w:hAnsi="Calibri"/>
          <w:color w:val="0070C0"/>
          <w:sz w:val="40"/>
          <w:szCs w:val="40"/>
        </w:rPr>
      </w:pPr>
      <w:bookmarkStart w:id="0" w:name="_Hlk207973430"/>
      <w:r w:rsidRPr="00927C23">
        <w:rPr>
          <w:rFonts w:ascii="Calibri" w:hAnsi="Calibri"/>
          <w:color w:val="0070C0"/>
          <w:sz w:val="40"/>
          <w:szCs w:val="40"/>
        </w:rPr>
        <w:t xml:space="preserve">Angebot für </w:t>
      </w:r>
      <w:r w:rsidR="00352D7C">
        <w:rPr>
          <w:rFonts w:ascii="Calibri" w:hAnsi="Calibri"/>
          <w:color w:val="0070C0"/>
          <w:sz w:val="40"/>
          <w:szCs w:val="40"/>
        </w:rPr>
        <w:t>23</w:t>
      </w:r>
      <w:r w:rsidRPr="00927C23">
        <w:rPr>
          <w:rFonts w:ascii="Calibri" w:hAnsi="Calibri"/>
          <w:color w:val="0070C0"/>
          <w:sz w:val="40"/>
          <w:szCs w:val="40"/>
        </w:rPr>
        <w:t>/26000</w:t>
      </w:r>
      <w:r w:rsidR="00EF58FB">
        <w:rPr>
          <w:rFonts w:ascii="Calibri" w:hAnsi="Calibri"/>
          <w:color w:val="0070C0"/>
          <w:sz w:val="40"/>
          <w:szCs w:val="40"/>
        </w:rPr>
        <w:t>40252</w:t>
      </w:r>
      <w:r w:rsidRPr="00352D7C">
        <w:rPr>
          <w:rFonts w:ascii="Calibri" w:hAnsi="Calibri"/>
          <w:color w:val="0070C0"/>
          <w:sz w:val="40"/>
          <w:szCs w:val="40"/>
        </w:rPr>
        <w:t xml:space="preserve"> – </w:t>
      </w:r>
      <w:r w:rsidR="00352D7C" w:rsidRPr="00352D7C">
        <w:rPr>
          <w:rFonts w:ascii="Calibri" w:hAnsi="Calibri"/>
          <w:color w:val="0070C0"/>
          <w:sz w:val="40"/>
          <w:szCs w:val="40"/>
        </w:rPr>
        <w:t>Typo3-Support</w:t>
      </w:r>
    </w:p>
    <w:bookmarkEnd w:id="0"/>
    <w:p w14:paraId="3B8A5CD2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1"/>
    </w:p>
    <w:p w14:paraId="4617C8B1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 w:rsidRPr="00E75DC4">
        <w:rPr>
          <w:rFonts w:ascii="Calibri" w:hAnsi="Calibri" w:cs="Arial"/>
          <w:sz w:val="22"/>
          <w:szCs w:val="22"/>
        </w:rPr>
        <w:t>____________________________________________</w:t>
      </w:r>
    </w:p>
    <w:p w14:paraId="197B176E" w14:textId="77777777" w:rsidR="00FD4FF1" w:rsidRPr="006B244A" w:rsidRDefault="00FD4FF1" w:rsidP="00FD4FF1">
      <w:pPr>
        <w:tabs>
          <w:tab w:val="left" w:pos="3686"/>
        </w:tabs>
        <w:spacing w:after="360" w:line="276" w:lineRule="auto"/>
        <w:rPr>
          <w:rFonts w:ascii="Calibri" w:hAnsi="Calibri" w:cs="Arial"/>
        </w:rPr>
      </w:pPr>
      <w:r w:rsidRPr="006B244A">
        <w:rPr>
          <w:rFonts w:ascii="Calibri" w:hAnsi="Calibri" w:cs="Arial"/>
        </w:rPr>
        <w:t>Name und Anschrift des Bieters</w:t>
      </w:r>
    </w:p>
    <w:p w14:paraId="223E845F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Sehr geehrte Damen und Herren,</w:t>
      </w:r>
    </w:p>
    <w:p w14:paraId="5368E6D5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die Ausführung der </w:t>
      </w:r>
      <w:r w:rsidR="00D52B93" w:rsidRPr="00D52B93">
        <w:rPr>
          <w:rFonts w:ascii="Calibri" w:hAnsi="Calibri"/>
          <w:sz w:val="22"/>
          <w:szCs w:val="22"/>
        </w:rPr>
        <w:t xml:space="preserve">in den Vergabeunterlagen </w:t>
      </w:r>
      <w:r w:rsidRPr="00D64E4F">
        <w:rPr>
          <w:rFonts w:ascii="Calibri" w:hAnsi="Calibri"/>
          <w:sz w:val="22"/>
          <w:szCs w:val="22"/>
        </w:rPr>
        <w:t xml:space="preserve">beschriebenen Leistung wird hiermit zu den eingesetzten Preisen </w:t>
      </w:r>
      <w:r w:rsidR="00D64E4F">
        <w:rPr>
          <w:rFonts w:ascii="Calibri" w:hAnsi="Calibri"/>
          <w:sz w:val="22"/>
          <w:szCs w:val="22"/>
        </w:rPr>
        <w:t>a</w:t>
      </w:r>
      <w:r w:rsidRPr="00D64E4F">
        <w:rPr>
          <w:rFonts w:ascii="Calibri" w:hAnsi="Calibri"/>
          <w:sz w:val="22"/>
          <w:szCs w:val="22"/>
        </w:rPr>
        <w:t>ngeboten.</w:t>
      </w:r>
    </w:p>
    <w:p w14:paraId="7A6C6DAA" w14:textId="77777777" w:rsidR="00617131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Ich bin/Wir sind bis zum Ablauf der in der Angebotsaufforderung genannten</w:t>
      </w:r>
      <w:r w:rsidR="00617131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Zuschlags-</w:t>
      </w:r>
      <w:r w:rsidR="00637E0F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 xml:space="preserve">und Bindefrist an dieses Angebot gebunden. </w:t>
      </w:r>
    </w:p>
    <w:p w14:paraId="2CB80F5D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14:paraId="2C323F53" w14:textId="77777777" w:rsidR="001D1AAD" w:rsidRDefault="001D1AAD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Liefer-</w:t>
      </w:r>
      <w:r w:rsidR="00637E0F">
        <w:rPr>
          <w:rFonts w:ascii="Calibri" w:hAnsi="Calibri"/>
          <w:sz w:val="22"/>
        </w:rPr>
        <w:t xml:space="preserve"> </w:t>
      </w:r>
      <w:r w:rsidRPr="00D64E4F">
        <w:rPr>
          <w:rFonts w:ascii="Calibri" w:hAnsi="Calibri"/>
          <w:sz w:val="22"/>
        </w:rPr>
        <w:t>und Leistungsumfang</w:t>
      </w:r>
    </w:p>
    <w:p w14:paraId="1EB41325" w14:textId="77777777" w:rsidR="001D1AAD" w:rsidRPr="00D64E4F" w:rsidRDefault="001D1AAD" w:rsidP="00D64E4F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Dem Angebot liegen die zum o.g. Verfahren </w:t>
      </w:r>
      <w:r w:rsidR="00D52B93">
        <w:rPr>
          <w:rFonts w:ascii="Calibri" w:hAnsi="Calibri"/>
          <w:sz w:val="22"/>
          <w:szCs w:val="22"/>
        </w:rPr>
        <w:t>zur Verfügung gestellten Vergabeunterlagen (</w:t>
      </w:r>
      <w:r w:rsidR="00D64E4F">
        <w:rPr>
          <w:rFonts w:ascii="Calibri" w:hAnsi="Calibri"/>
          <w:sz w:val="22"/>
          <w:szCs w:val="22"/>
        </w:rPr>
        <w:t xml:space="preserve">Bewerbungs- </w:t>
      </w:r>
      <w:r w:rsidRPr="00D64E4F">
        <w:rPr>
          <w:rFonts w:ascii="Calibri" w:hAnsi="Calibri"/>
          <w:sz w:val="22"/>
          <w:szCs w:val="22"/>
        </w:rPr>
        <w:t>und Vertragsbedingungen</w:t>
      </w:r>
      <w:r w:rsidR="00D52B93">
        <w:rPr>
          <w:rFonts w:ascii="Calibri" w:hAnsi="Calibri"/>
          <w:sz w:val="22"/>
          <w:szCs w:val="22"/>
        </w:rPr>
        <w:t>)</w:t>
      </w:r>
      <w:r w:rsidRPr="00D64E4F">
        <w:rPr>
          <w:rFonts w:ascii="Calibri" w:hAnsi="Calibri"/>
          <w:sz w:val="22"/>
          <w:szCs w:val="22"/>
        </w:rPr>
        <w:t xml:space="preserve"> sowie die sonstigen </w:t>
      </w:r>
      <w:r w:rsidR="00D52B93" w:rsidRPr="00D52B93">
        <w:rPr>
          <w:rFonts w:ascii="Calibri" w:hAnsi="Calibri"/>
          <w:sz w:val="22"/>
          <w:szCs w:val="22"/>
        </w:rPr>
        <w:t xml:space="preserve">in der Angebotsaufforderung </w:t>
      </w:r>
      <w:r w:rsidRPr="00D64E4F">
        <w:rPr>
          <w:rFonts w:ascii="Calibri" w:hAnsi="Calibri"/>
          <w:sz w:val="22"/>
          <w:szCs w:val="22"/>
        </w:rPr>
        <w:t xml:space="preserve">genannten </w:t>
      </w:r>
      <w:r w:rsidR="00D64E4F">
        <w:rPr>
          <w:rFonts w:ascii="Calibri" w:hAnsi="Calibri"/>
          <w:sz w:val="22"/>
          <w:szCs w:val="22"/>
        </w:rPr>
        <w:t>B</w:t>
      </w:r>
      <w:r w:rsidRPr="00D64E4F">
        <w:rPr>
          <w:rFonts w:ascii="Calibri" w:hAnsi="Calibri"/>
          <w:sz w:val="22"/>
          <w:szCs w:val="22"/>
        </w:rPr>
        <w:t>edingungen zugrunde.</w:t>
      </w:r>
    </w:p>
    <w:p w14:paraId="7D4F2A8F" w14:textId="3706AAEB" w:rsidR="00FD4FF1" w:rsidRPr="00352D7C" w:rsidRDefault="00FD4FF1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352D7C">
        <w:rPr>
          <w:rFonts w:ascii="Calibri" w:hAnsi="Calibri"/>
          <w:sz w:val="22"/>
        </w:rPr>
        <w:t>Vertragsbestandteile</w:t>
      </w:r>
    </w:p>
    <w:p w14:paraId="6120B206" w14:textId="77777777" w:rsidR="00D64E4F" w:rsidRDefault="00D64E4F" w:rsidP="00D64E4F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D64E4F">
        <w:rPr>
          <w:rFonts w:ascii="Calibri" w:hAnsi="Calibri" w:cs="Arial"/>
          <w:color w:val="000000"/>
          <w:sz w:val="22"/>
          <w:szCs w:val="22"/>
        </w:rPr>
        <w:t>Für die Erbringung der angebotenen Liefer- und</w:t>
      </w:r>
      <w:r w:rsidR="00617131">
        <w:rPr>
          <w:rFonts w:ascii="Calibri" w:hAnsi="Calibri" w:cs="Arial"/>
          <w:color w:val="000000"/>
          <w:sz w:val="22"/>
          <w:szCs w:val="22"/>
        </w:rPr>
        <w:t>/oder</w:t>
      </w:r>
      <w:r w:rsidRPr="00D64E4F">
        <w:rPr>
          <w:rFonts w:ascii="Calibri" w:hAnsi="Calibri" w:cs="Arial"/>
          <w:color w:val="000000"/>
          <w:sz w:val="22"/>
          <w:szCs w:val="22"/>
        </w:rPr>
        <w:t xml:space="preserve"> Dienstleistungen gelten im Fall eines Zuschlags nacheinander fo</w:t>
      </w:r>
      <w:r>
        <w:rPr>
          <w:rFonts w:ascii="Calibri" w:hAnsi="Calibri" w:cs="Arial"/>
          <w:color w:val="000000"/>
          <w:sz w:val="22"/>
          <w:szCs w:val="22"/>
        </w:rPr>
        <w:t xml:space="preserve">lgende Vertragsbestandteile: </w:t>
      </w:r>
    </w:p>
    <w:p w14:paraId="3E5A769B" w14:textId="5D17CE8A" w:rsidR="00FD4FF1" w:rsidRPr="00D60AA7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352D7C">
        <w:rPr>
          <w:rFonts w:ascii="Calibri" w:hAnsi="Calibri"/>
          <w:sz w:val="22"/>
          <w:szCs w:val="22"/>
        </w:rPr>
        <w:t>EVB-IT</w:t>
      </w:r>
      <w:r w:rsidR="00352D7C" w:rsidRPr="00352D7C">
        <w:rPr>
          <w:rFonts w:ascii="Calibri" w:hAnsi="Calibri"/>
          <w:sz w:val="22"/>
          <w:szCs w:val="22"/>
        </w:rPr>
        <w:t>-Rahmenvertrag inkl.</w:t>
      </w:r>
      <w:r w:rsidR="00D60AA7">
        <w:rPr>
          <w:rFonts w:ascii="Calibri" w:hAnsi="Calibri"/>
          <w:sz w:val="22"/>
          <w:szCs w:val="22"/>
        </w:rPr>
        <w:t xml:space="preserve"> </w:t>
      </w:r>
      <w:r w:rsidR="00D60AA7" w:rsidRPr="00D60AA7">
        <w:rPr>
          <w:rFonts w:ascii="Calibri" w:hAnsi="Calibri"/>
          <w:sz w:val="22"/>
          <w:szCs w:val="22"/>
        </w:rPr>
        <w:t>EVB-IT Dienstleistungs-</w:t>
      </w:r>
      <w:r w:rsidR="00D60AA7" w:rsidRPr="00D60AA7">
        <w:rPr>
          <w:rFonts w:ascii="Calibri" w:hAnsi="Calibri" w:cs="Calibri"/>
          <w:sz w:val="22"/>
          <w:szCs w:val="22"/>
        </w:rPr>
        <w:t>AGB</w:t>
      </w:r>
      <w:r w:rsidR="00352D7C" w:rsidRPr="00D60AA7">
        <w:rPr>
          <w:rFonts w:ascii="Calibri" w:hAnsi="Calibri" w:cs="Calibri"/>
          <w:sz w:val="22"/>
          <w:szCs w:val="22"/>
        </w:rPr>
        <w:t xml:space="preserve"> </w:t>
      </w:r>
      <w:r w:rsidR="00D60AA7" w:rsidRPr="00D60AA7">
        <w:rPr>
          <w:rFonts w:ascii="Calibri" w:hAnsi="Calibri" w:cs="Calibri"/>
          <w:color w:val="0070C0"/>
          <w:sz w:val="22"/>
          <w:szCs w:val="22"/>
        </w:rPr>
        <w:t xml:space="preserve">in </w:t>
      </w:r>
      <w:r w:rsidRPr="00D60AA7">
        <w:rPr>
          <w:rFonts w:ascii="Calibri" w:hAnsi="Calibri" w:cs="Calibri"/>
          <w:color w:val="0070C0"/>
          <w:sz w:val="22"/>
          <w:szCs w:val="22"/>
        </w:rPr>
        <w:t>aktuellster zur Verfügung gestellter Version</w:t>
      </w:r>
    </w:p>
    <w:p w14:paraId="2F84FDC3" w14:textId="1F951E8D" w:rsidR="00FD4FF1" w:rsidRPr="00352D7C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352D7C">
        <w:rPr>
          <w:rFonts w:ascii="Calibri" w:hAnsi="Calibri"/>
          <w:sz w:val="22"/>
          <w:szCs w:val="22"/>
        </w:rPr>
        <w:t xml:space="preserve">Leistungsbeschreibung </w:t>
      </w:r>
      <w:r w:rsidRPr="00352D7C">
        <w:rPr>
          <w:rFonts w:ascii="Calibri" w:hAnsi="Calibri"/>
          <w:color w:val="0070C0"/>
          <w:sz w:val="22"/>
          <w:szCs w:val="22"/>
        </w:rPr>
        <w:t>in aktuellster zur Verfügung gestellter Version</w:t>
      </w:r>
    </w:p>
    <w:p w14:paraId="1C07F96F" w14:textId="77777777" w:rsidR="00FD4FF1" w:rsidRPr="00BA024B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dieses Angebot (ggf. in der Fassung des verhandelten Angebots)</w:t>
      </w:r>
    </w:p>
    <w:p w14:paraId="78F8D7C2" w14:textId="1120C3F2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Protokolle von Aufklärungsgesprächen</w:t>
      </w:r>
      <w:r w:rsidR="00352D7C">
        <w:rPr>
          <w:rFonts w:ascii="Calibri" w:hAnsi="Calibri"/>
          <w:sz w:val="22"/>
          <w:szCs w:val="22"/>
        </w:rPr>
        <w:t>,</w:t>
      </w:r>
      <w:r w:rsidRPr="00BA024B">
        <w:rPr>
          <w:rFonts w:ascii="Calibri" w:hAnsi="Calibri"/>
          <w:sz w:val="22"/>
          <w:szCs w:val="22"/>
        </w:rPr>
        <w:t xml:space="preserve"> sofern solche stattgefunden</w:t>
      </w:r>
      <w:r>
        <w:rPr>
          <w:rFonts w:ascii="Calibri" w:hAnsi="Calibri"/>
          <w:sz w:val="22"/>
          <w:szCs w:val="22"/>
        </w:rPr>
        <w:t xml:space="preserve"> haben</w:t>
      </w:r>
    </w:p>
    <w:p w14:paraId="7D7A35C5" w14:textId="77777777" w:rsidR="00E24FC2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137003">
        <w:rPr>
          <w:rFonts w:ascii="Calibri" w:hAnsi="Calibri"/>
          <w:sz w:val="22"/>
          <w:szCs w:val="22"/>
        </w:rPr>
        <w:t>Erläuterungen zum Angebot</w:t>
      </w:r>
    </w:p>
    <w:p w14:paraId="546DAFFD" w14:textId="77777777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FD4FF1">
        <w:rPr>
          <w:rFonts w:ascii="Calibri" w:hAnsi="Calibri"/>
          <w:sz w:val="22"/>
          <w:szCs w:val="22"/>
        </w:rPr>
        <w:t>Allgemeine Vertragsbedingungen für die Ausführung von Leistungen (VOL/B) – Fassung 2003</w:t>
      </w:r>
    </w:p>
    <w:p w14:paraId="0F056CA2" w14:textId="77777777" w:rsidR="00AD434F" w:rsidRPr="00D15287" w:rsidRDefault="00AD434F" w:rsidP="00AD434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Besondere Vertragsbedingungen nach dem Bundestariftreuegesetz</w:t>
      </w:r>
    </w:p>
    <w:p w14:paraId="5E252FA8" w14:textId="77777777" w:rsidR="00AD434F" w:rsidRPr="00FD4FF1" w:rsidRDefault="00AD434F" w:rsidP="00AD434F">
      <w:pPr>
        <w:pStyle w:val="Aufzhlungszeichen"/>
        <w:spacing w:line="276" w:lineRule="auto"/>
        <w:ind w:left="644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Diese greifen ab einem Auftragswert von 50.000 EUR, für Leistungen, die in Deutschland erbracht werden.</w:t>
      </w:r>
    </w:p>
    <w:p w14:paraId="52328EBC" w14:textId="77777777" w:rsidR="001D1AAD" w:rsidRDefault="001D1AAD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1D1AAD">
        <w:rPr>
          <w:rFonts w:ascii="Calibri" w:hAnsi="Calibri"/>
          <w:sz w:val="22"/>
        </w:rPr>
        <w:lastRenderedPageBreak/>
        <w:t>Vergütung/Preis</w:t>
      </w:r>
    </w:p>
    <w:p w14:paraId="789A9670" w14:textId="77777777" w:rsidR="00FD4FF1" w:rsidRDefault="001D1AAD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In der folgenden Tabelle sind</w:t>
      </w:r>
      <w:r w:rsidR="00B87BE9">
        <w:rPr>
          <w:rFonts w:ascii="Calibri" w:hAnsi="Calibri"/>
          <w:sz w:val="22"/>
          <w:szCs w:val="22"/>
        </w:rPr>
        <w:t xml:space="preserve"> alle fehlenden Angaben vom Bieter auszufüllen.</w:t>
      </w:r>
    </w:p>
    <w:p w14:paraId="5D8A4637" w14:textId="093B3C7A" w:rsidR="00FD4FF1" w:rsidRDefault="00B87BE9" w:rsidP="00EF58FB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Die</w:t>
      </w:r>
      <w:r w:rsidR="001D1AAD" w:rsidRPr="004D5C54">
        <w:rPr>
          <w:rFonts w:ascii="Calibri" w:hAnsi="Calibri"/>
          <w:sz w:val="22"/>
          <w:szCs w:val="22"/>
        </w:rPr>
        <w:t xml:space="preserve"> Preisangaben </w:t>
      </w:r>
      <w:r w:rsidR="00637E0F">
        <w:rPr>
          <w:rFonts w:ascii="Calibri" w:hAnsi="Calibri"/>
          <w:sz w:val="22"/>
          <w:szCs w:val="22"/>
        </w:rPr>
        <w:t xml:space="preserve">sind </w:t>
      </w:r>
      <w:r w:rsidR="001D1AAD" w:rsidRPr="004D5C54">
        <w:rPr>
          <w:rFonts w:ascii="Calibri" w:hAnsi="Calibri"/>
          <w:sz w:val="22"/>
          <w:szCs w:val="22"/>
        </w:rPr>
        <w:t xml:space="preserve">in allen Feldern, die mit „Einzelpreis“ oder mit „Gesamtpreis“ überschrieben bzw. benannt sind, </w:t>
      </w:r>
      <w:r w:rsidR="005C2022">
        <w:rPr>
          <w:rFonts w:ascii="Calibri" w:hAnsi="Calibri"/>
          <w:sz w:val="22"/>
          <w:szCs w:val="22"/>
        </w:rPr>
        <w:t>einzutragen</w:t>
      </w:r>
      <w:r w:rsidR="001D1AAD" w:rsidRPr="004D5C54">
        <w:rPr>
          <w:rFonts w:ascii="Calibri" w:hAnsi="Calibri"/>
          <w:sz w:val="22"/>
          <w:szCs w:val="22"/>
        </w:rPr>
        <w:t>.</w:t>
      </w:r>
    </w:p>
    <w:p w14:paraId="1CB48BD1" w14:textId="77777777" w:rsidR="001D1AAD" w:rsidRPr="004D5C54" w:rsidRDefault="001D1AAD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 xml:space="preserve">Fehlen wesentliche Preisangaben, können diese gemäß § </w:t>
      </w:r>
      <w:r w:rsidR="00637E0F">
        <w:rPr>
          <w:rFonts w:ascii="Calibri" w:hAnsi="Calibri"/>
          <w:sz w:val="22"/>
          <w:szCs w:val="22"/>
        </w:rPr>
        <w:t>41</w:t>
      </w:r>
      <w:r w:rsidR="00D52B93">
        <w:rPr>
          <w:rFonts w:ascii="Calibri" w:hAnsi="Calibri"/>
          <w:sz w:val="22"/>
          <w:szCs w:val="22"/>
        </w:rPr>
        <w:t xml:space="preserve"> Abs. 3 </w:t>
      </w:r>
      <w:r w:rsidR="00637E0F">
        <w:rPr>
          <w:rFonts w:ascii="Calibri" w:hAnsi="Calibri"/>
          <w:sz w:val="22"/>
          <w:szCs w:val="22"/>
        </w:rPr>
        <w:t>UVgO</w:t>
      </w:r>
      <w:r w:rsidR="00D52B93">
        <w:rPr>
          <w:rFonts w:ascii="Calibri" w:hAnsi="Calibri"/>
          <w:sz w:val="22"/>
          <w:szCs w:val="22"/>
        </w:rPr>
        <w:t xml:space="preserve"> </w:t>
      </w:r>
      <w:r w:rsidRPr="004D5C54">
        <w:rPr>
          <w:rFonts w:ascii="Calibri" w:hAnsi="Calibri"/>
          <w:sz w:val="22"/>
          <w:szCs w:val="22"/>
        </w:rPr>
        <w:t>nicht nachgefordert werden, so dass das Angebot auszuschließen ist.</w:t>
      </w:r>
    </w:p>
    <w:p w14:paraId="5564909D" w14:textId="77777777" w:rsidR="001D1AAD" w:rsidRDefault="001D1AAD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Ich/Wir biete(n) die Durchführung des Vertrages und der beschriebenen Leistungen zu den von mir/uns gesetzten Preisen an. Die Preisstellung erfolgt in EURO exkl. Mehrwertsteuer.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2"/>
        <w:gridCol w:w="5337"/>
        <w:gridCol w:w="2206"/>
      </w:tblGrid>
      <w:tr w:rsidR="00262685" w:rsidRPr="00BA024B" w14:paraId="72176606" w14:textId="77777777" w:rsidTr="00547CB4">
        <w:trPr>
          <w:tblHeader/>
        </w:trPr>
        <w:tc>
          <w:tcPr>
            <w:tcW w:w="8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F6F4BA" w14:textId="702E947F" w:rsidR="00262685" w:rsidRPr="00262685" w:rsidRDefault="00262685" w:rsidP="00547CB4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62685">
              <w:rPr>
                <w:rFonts w:ascii="Calibri" w:hAnsi="Calibri"/>
                <w:b/>
                <w:bCs/>
                <w:sz w:val="22"/>
                <w:szCs w:val="22"/>
              </w:rPr>
              <w:t>Hauptauftrag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- Stundensatz</w:t>
            </w:r>
          </w:p>
        </w:tc>
      </w:tr>
      <w:tr w:rsidR="00262685" w:rsidRPr="00262685" w14:paraId="5530E9A7" w14:textId="77777777" w:rsidTr="00262685">
        <w:trPr>
          <w:tblHeader/>
        </w:trPr>
        <w:tc>
          <w:tcPr>
            <w:tcW w:w="612" w:type="dxa"/>
            <w:tcBorders>
              <w:top w:val="single" w:sz="4" w:space="0" w:color="auto"/>
            </w:tcBorders>
          </w:tcPr>
          <w:p w14:paraId="06B1E7F3" w14:textId="77777777" w:rsidR="00262685" w:rsidRPr="00262685" w:rsidRDefault="00262685" w:rsidP="00547CB4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62685">
              <w:rPr>
                <w:rFonts w:ascii="Calibri" w:hAnsi="Calibri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5337" w:type="dxa"/>
            <w:tcBorders>
              <w:top w:val="single" w:sz="4" w:space="0" w:color="auto"/>
            </w:tcBorders>
          </w:tcPr>
          <w:p w14:paraId="721BFAD0" w14:textId="104D7CBE" w:rsidR="00262685" w:rsidRPr="00262685" w:rsidRDefault="00262685" w:rsidP="00547CB4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62685">
              <w:rPr>
                <w:rFonts w:ascii="Calibri" w:hAnsi="Calibri"/>
                <w:b/>
                <w:bCs/>
                <w:sz w:val="22"/>
                <w:szCs w:val="22"/>
              </w:rPr>
              <w:t>Titel/Beschreibung</w:t>
            </w: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4E23F9BF" w14:textId="417EF74C" w:rsidR="00262685" w:rsidRPr="00262685" w:rsidRDefault="00262685" w:rsidP="00262685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62685">
              <w:rPr>
                <w:rFonts w:ascii="Calibri" w:hAnsi="Calibri"/>
                <w:b/>
                <w:bCs/>
                <w:sz w:val="22"/>
                <w:szCs w:val="22"/>
              </w:rPr>
              <w:t>Einzelpreis in Euro</w:t>
            </w:r>
          </w:p>
        </w:tc>
      </w:tr>
      <w:tr w:rsidR="00262685" w:rsidRPr="00BA024B" w14:paraId="0FAC0749" w14:textId="77777777" w:rsidTr="00262685">
        <w:tc>
          <w:tcPr>
            <w:tcW w:w="612" w:type="dxa"/>
          </w:tcPr>
          <w:p w14:paraId="5080A0A1" w14:textId="77777777" w:rsidR="00262685" w:rsidRPr="00BA024B" w:rsidRDefault="00262685" w:rsidP="00547CB4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337" w:type="dxa"/>
          </w:tcPr>
          <w:p w14:paraId="719F2F14" w14:textId="73D3FA32" w:rsidR="00262685" w:rsidRPr="00BA024B" w:rsidRDefault="00262685" w:rsidP="00547CB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Stundensatz zur Erbringung der im LV beschriebenen Leistungen</w:t>
            </w:r>
          </w:p>
        </w:tc>
        <w:tc>
          <w:tcPr>
            <w:tcW w:w="2206" w:type="dxa"/>
          </w:tcPr>
          <w:p w14:paraId="1D0CD09E" w14:textId="0ECF9758" w:rsidR="00262685" w:rsidRPr="00BA024B" w:rsidRDefault="00262685" w:rsidP="00547CB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73D02EB5" w14:textId="149CD2BD" w:rsidR="00262685" w:rsidRDefault="00262685" w:rsidP="00B12E4B">
      <w:pPr>
        <w:spacing w:after="120"/>
        <w:contextualSpacing/>
        <w:jc w:val="both"/>
        <w:rPr>
          <w:rFonts w:ascii="Calibri" w:hAnsi="Calibri"/>
          <w:sz w:val="22"/>
          <w:szCs w:val="22"/>
        </w:rPr>
      </w:pPr>
    </w:p>
    <w:p w14:paraId="5F4D4F3C" w14:textId="47BE510B" w:rsidR="00262685" w:rsidRDefault="00F7544D" w:rsidP="004D5C54">
      <w:pPr>
        <w:jc w:val="both"/>
        <w:rPr>
          <w:rFonts w:ascii="Calibri" w:hAnsi="Calibri"/>
          <w:sz w:val="22"/>
          <w:szCs w:val="22"/>
        </w:rPr>
      </w:pPr>
      <w:r w:rsidRPr="00F7544D">
        <w:rPr>
          <w:rFonts w:ascii="Calibri" w:hAnsi="Calibri"/>
          <w:sz w:val="22"/>
          <w:szCs w:val="22"/>
        </w:rPr>
        <w:t xml:space="preserve">Die </w:t>
      </w:r>
      <w:r w:rsidRPr="00F7544D">
        <w:rPr>
          <w:rFonts w:ascii="Calibri" w:hAnsi="Calibri"/>
          <w:b/>
          <w:bCs/>
          <w:color w:val="0070C0"/>
          <w:sz w:val="22"/>
          <w:szCs w:val="22"/>
        </w:rPr>
        <w:t xml:space="preserve">maximale </w:t>
      </w:r>
      <w:r w:rsidRPr="00D60AA7">
        <w:rPr>
          <w:rFonts w:ascii="Calibri" w:hAnsi="Calibri"/>
          <w:b/>
          <w:bCs/>
          <w:color w:val="0070C0"/>
          <w:sz w:val="22"/>
          <w:szCs w:val="22"/>
        </w:rPr>
        <w:t>Auftragssumme</w:t>
      </w:r>
      <w:r w:rsidRPr="00D60AA7">
        <w:rPr>
          <w:rFonts w:ascii="Calibri" w:hAnsi="Calibri"/>
          <w:color w:val="0070C0"/>
          <w:sz w:val="22"/>
          <w:szCs w:val="22"/>
        </w:rPr>
        <w:t xml:space="preserve"> für die Laufzeit der Rahmenvereinbarung </w:t>
      </w:r>
      <w:r w:rsidRPr="00F7544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 xml:space="preserve">2 Jahre </w:t>
      </w:r>
      <w:r w:rsidRPr="00F7544D">
        <w:rPr>
          <w:rFonts w:ascii="Calibri" w:hAnsi="Calibri"/>
          <w:sz w:val="22"/>
          <w:szCs w:val="22"/>
        </w:rPr>
        <w:t>Basislaufzeit zzgl. bis zu 4 jährlichen Verlängerungen</w:t>
      </w:r>
      <w:r>
        <w:rPr>
          <w:rFonts w:ascii="Calibri" w:hAnsi="Calibri"/>
          <w:sz w:val="22"/>
          <w:szCs w:val="22"/>
        </w:rPr>
        <w:t xml:space="preserve">) </w:t>
      </w:r>
      <w:r w:rsidRPr="00D60AA7">
        <w:rPr>
          <w:rFonts w:ascii="Calibri" w:hAnsi="Calibri"/>
          <w:color w:val="0070C0"/>
          <w:sz w:val="22"/>
          <w:szCs w:val="22"/>
        </w:rPr>
        <w:t xml:space="preserve">beträgt </w:t>
      </w:r>
      <w:r w:rsidRPr="00D60AA7">
        <w:rPr>
          <w:rFonts w:ascii="Calibri" w:hAnsi="Calibri"/>
          <w:b/>
          <w:bCs/>
          <w:color w:val="0070C0"/>
          <w:sz w:val="22"/>
          <w:szCs w:val="22"/>
        </w:rPr>
        <w:t>insgesamt 215.000,00 €</w:t>
      </w:r>
      <w:r w:rsidRPr="00D60AA7">
        <w:rPr>
          <w:rFonts w:ascii="Calibri" w:hAnsi="Calibri"/>
          <w:color w:val="0070C0"/>
          <w:sz w:val="22"/>
          <w:szCs w:val="22"/>
        </w:rPr>
        <w:t>. Ein Anspruch des Auftragnehmers auf Abruf dieser Summe besteht nicht.</w:t>
      </w:r>
    </w:p>
    <w:p w14:paraId="04E87584" w14:textId="779A81C0" w:rsidR="00B12E4B" w:rsidRDefault="00B12E4B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Abfrage Stundenschätzung</w:t>
      </w:r>
    </w:p>
    <w:p w14:paraId="7D709DEE" w14:textId="37D0530E" w:rsidR="00B12E4B" w:rsidRDefault="00B12E4B" w:rsidP="00EF58FB">
      <w:pPr>
        <w:spacing w:after="120" w:line="276" w:lineRule="auto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Bitte geben Sie Ihre Schätzung ab, wie viele Stunden zur Ausführung der im LV beschriebenen Leistungen etwa pro Jahr erforderlich sind:</w:t>
      </w:r>
    </w:p>
    <w:p w14:paraId="42CFFEE1" w14:textId="4071CC6A" w:rsidR="00EF58FB" w:rsidRPr="00EF58FB" w:rsidRDefault="00B12E4B" w:rsidP="00B12E4B">
      <w:pPr>
        <w:spacing w:after="120"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A024B">
        <w:rPr>
          <w:rFonts w:ascii="Calibri" w:hAnsi="Calibri"/>
          <w:sz w:val="22"/>
          <w:szCs w:val="22"/>
        </w:rPr>
        <w:instrText xml:space="preserve"> FORMTEXT </w:instrText>
      </w:r>
      <w:r w:rsidRPr="00BA024B">
        <w:rPr>
          <w:rFonts w:ascii="Calibri" w:hAnsi="Calibri"/>
          <w:sz w:val="22"/>
          <w:szCs w:val="22"/>
        </w:rPr>
      </w:r>
      <w:r w:rsidRPr="00BA024B">
        <w:rPr>
          <w:rFonts w:ascii="Calibri" w:hAnsi="Calibri"/>
          <w:sz w:val="22"/>
          <w:szCs w:val="22"/>
        </w:rPr>
        <w:fldChar w:fldCharType="separate"/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 xml:space="preserve"> Stunden</w:t>
      </w:r>
    </w:p>
    <w:p w14:paraId="07CF725F" w14:textId="0DE5740D" w:rsidR="00EF58FB" w:rsidRDefault="00EF58FB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Wertungskriterium Erfahrung</w:t>
      </w:r>
    </w:p>
    <w:p w14:paraId="36A1D537" w14:textId="3F2FE53E" w:rsidR="00EF58FB" w:rsidRDefault="00EF58FB" w:rsidP="00EF58FB">
      <w:pPr>
        <w:spacing w:after="120" w:line="276" w:lineRule="auto"/>
        <w:rPr>
          <w:rFonts w:ascii="Calibri" w:hAnsi="Calibri"/>
          <w:sz w:val="22"/>
        </w:rPr>
      </w:pPr>
      <w:r w:rsidRPr="00EF58FB">
        <w:rPr>
          <w:rFonts w:ascii="Calibri" w:hAnsi="Calibri"/>
          <w:sz w:val="22"/>
        </w:rPr>
        <w:t>Die ausführende Person muss mind. 3 Jahre einschlägige Erfahrung in der Entwicklung und im Support von Multi-Language-, Multi-Domain-Typo3-Systemen vorweisen können.</w:t>
      </w:r>
    </w:p>
    <w:p w14:paraId="2B7A4F86" w14:textId="4340FEC5" w:rsidR="00EF58FB" w:rsidRDefault="00EF58FB" w:rsidP="00EF58FB">
      <w:pPr>
        <w:spacing w:after="120" w:line="276" w:lineRule="auto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Geben Sie hier die Erfahrung der ausführenden Person an und weisen die in </w:t>
      </w:r>
      <w:r w:rsidRPr="00EF58FB">
        <w:rPr>
          <w:rFonts w:ascii="Calibri" w:hAnsi="Calibri"/>
          <w:sz w:val="22"/>
        </w:rPr>
        <w:t>Qualifikationsprofil/Lebenslauf</w:t>
      </w:r>
      <w:r>
        <w:rPr>
          <w:rFonts w:ascii="Calibri" w:hAnsi="Calibri"/>
          <w:sz w:val="22"/>
        </w:rPr>
        <w:t xml:space="preserve"> nach:</w:t>
      </w:r>
    </w:p>
    <w:p w14:paraId="33FBE7B1" w14:textId="0500BC2F" w:rsidR="00EF58FB" w:rsidRPr="00EF58FB" w:rsidRDefault="00EF58FB" w:rsidP="00EF58FB">
      <w:pPr>
        <w:spacing w:after="120" w:line="276" w:lineRule="auto"/>
        <w:rPr>
          <w:rFonts w:ascii="Calibri" w:hAnsi="Calibri"/>
          <w:sz w:val="22"/>
        </w:rPr>
      </w:pPr>
      <w:r w:rsidRPr="00BA024B">
        <w:rPr>
          <w:rFonts w:ascii="Calibri" w:hAnsi="Calibr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A024B">
        <w:rPr>
          <w:rFonts w:ascii="Calibri" w:hAnsi="Calibri"/>
          <w:sz w:val="22"/>
          <w:szCs w:val="22"/>
        </w:rPr>
        <w:instrText xml:space="preserve"> FORMTEXT </w:instrText>
      </w:r>
      <w:r w:rsidRPr="00BA024B">
        <w:rPr>
          <w:rFonts w:ascii="Calibri" w:hAnsi="Calibri"/>
          <w:sz w:val="22"/>
          <w:szCs w:val="22"/>
        </w:rPr>
      </w:r>
      <w:r w:rsidRPr="00BA024B">
        <w:rPr>
          <w:rFonts w:ascii="Calibri" w:hAnsi="Calibri"/>
          <w:sz w:val="22"/>
          <w:szCs w:val="22"/>
        </w:rPr>
        <w:fldChar w:fldCharType="separate"/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noProof/>
          <w:sz w:val="22"/>
          <w:szCs w:val="22"/>
        </w:rPr>
        <w:t> </w:t>
      </w:r>
      <w:r w:rsidRPr="00BA024B"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 xml:space="preserve"> Jahre</w:t>
      </w:r>
    </w:p>
    <w:p w14:paraId="0BFF8294" w14:textId="68BBCDB4" w:rsidR="00FD4FF1" w:rsidRPr="000A0B7E" w:rsidRDefault="00FD4FF1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0A0B7E">
        <w:rPr>
          <w:rFonts w:ascii="Calibri" w:hAnsi="Calibri"/>
          <w:sz w:val="22"/>
        </w:rPr>
        <w:t>Abfrage Wettbewerbsregister</w:t>
      </w:r>
    </w:p>
    <w:p w14:paraId="64412C53" w14:textId="77777777" w:rsidR="00FD4FF1" w:rsidRPr="000A0B7E" w:rsidRDefault="00FD4FF1" w:rsidP="00EF58FB">
      <w:pPr>
        <w:pStyle w:val="NurText"/>
        <w:spacing w:after="120" w:line="276" w:lineRule="auto"/>
      </w:pPr>
      <w:r w:rsidRPr="000A0B7E">
        <w:t>Zur Abfrage der Eintragungen beim Wettbewerbsregister hat der Bieter die folgenden Daten anzugeben: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74CCA20A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4DB6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Registergericht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5A0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2"/>
          </w:p>
        </w:tc>
      </w:tr>
      <w:tr w:rsidR="00FD4FF1" w:rsidRPr="000A0B7E" w14:paraId="0A051464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4E72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Registernummer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C26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3"/>
          </w:p>
        </w:tc>
      </w:tr>
      <w:tr w:rsidR="00FD4FF1" w14:paraId="28A265B7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F7D9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USt-IdNr.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087" w14:textId="77777777" w:rsidR="00FD4FF1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4"/>
          </w:p>
        </w:tc>
      </w:tr>
    </w:tbl>
    <w:p w14:paraId="37220E42" w14:textId="77777777" w:rsidR="00EF58FB" w:rsidRDefault="00EF58FB" w:rsidP="00EF58FB">
      <w:pPr>
        <w:pStyle w:val="Listenabsatz"/>
        <w:spacing w:after="120" w:line="276" w:lineRule="auto"/>
        <w:ind w:left="425"/>
        <w:contextualSpacing w:val="0"/>
        <w:rPr>
          <w:rFonts w:ascii="Calibri" w:hAnsi="Calibri"/>
          <w:sz w:val="22"/>
        </w:rPr>
      </w:pPr>
    </w:p>
    <w:p w14:paraId="15BBA9CE" w14:textId="3660B58F" w:rsidR="00FD4FF1" w:rsidRPr="00E608D7" w:rsidRDefault="00FD4FF1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E2942">
        <w:rPr>
          <w:rFonts w:ascii="Calibri" w:hAnsi="Calibri"/>
          <w:sz w:val="22"/>
        </w:rPr>
        <w:lastRenderedPageBreak/>
        <w:t>Sprache</w:t>
      </w:r>
    </w:p>
    <w:p w14:paraId="5B6E0FBD" w14:textId="575BBBAF" w:rsidR="00B12E4B" w:rsidRDefault="00FD4FF1" w:rsidP="00FD4FF1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671BC3">
        <w:rPr>
          <w:rFonts w:ascii="Calibri" w:hAnsi="Calibri"/>
          <w:b w:val="0"/>
          <w:sz w:val="22"/>
        </w:rPr>
        <w:t>Vertrags</w:t>
      </w:r>
      <w:r>
        <w:rPr>
          <w:rFonts w:ascii="Calibri" w:hAnsi="Calibri"/>
          <w:b w:val="0"/>
          <w:sz w:val="22"/>
        </w:rPr>
        <w:t>- und Korrespondenzsprache ist D</w:t>
      </w:r>
      <w:r w:rsidRPr="00671BC3">
        <w:rPr>
          <w:rFonts w:ascii="Calibri" w:hAnsi="Calibri"/>
          <w:b w:val="0"/>
          <w:sz w:val="22"/>
        </w:rPr>
        <w:t>eutsch.</w:t>
      </w:r>
    </w:p>
    <w:p w14:paraId="285E9F93" w14:textId="77777777" w:rsidR="00FD4FF1" w:rsidRDefault="00FD4FF1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Kontaktperson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066EA94F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A30B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Name: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B244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573D5BE6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D91" w14:textId="77777777" w:rsidR="00FD4FF1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Funktion: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169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0DEED670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6FFA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Telefon: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B977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14:paraId="389ABB0D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2FC0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E-Mail: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A0E8" w14:textId="77777777" w:rsidR="00FD4FF1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</w:tbl>
    <w:p w14:paraId="2306A23D" w14:textId="77777777" w:rsidR="00FD4FF1" w:rsidRDefault="00FD4FF1" w:rsidP="003F4EE5">
      <w:pPr>
        <w:spacing w:after="120"/>
        <w:rPr>
          <w:rFonts w:ascii="Calibri" w:hAnsi="Calibri"/>
          <w:sz w:val="22"/>
          <w:szCs w:val="22"/>
        </w:rPr>
      </w:pPr>
    </w:p>
    <w:p w14:paraId="508AC0B2" w14:textId="77777777" w:rsidR="00287799" w:rsidRPr="008C612B" w:rsidRDefault="00287799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8C612B">
        <w:rPr>
          <w:rFonts w:ascii="Calibri" w:hAnsi="Calibri"/>
          <w:sz w:val="22"/>
        </w:rPr>
        <w:t>Größe des Wirtschaftsteilnehmers</w:t>
      </w:r>
    </w:p>
    <w:p w14:paraId="760F51E4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b w:val="0"/>
          <w:sz w:val="22"/>
        </w:rPr>
        <w:t xml:space="preserve">Eine Einordnung der Größe des Wirtschaftsteilnehmers erfolgt gemäß Statistischem Bundesamt über folgende Definition: </w:t>
      </w:r>
    </w:p>
    <w:p w14:paraId="44C580E1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Kleinstunternehmen</w:t>
      </w:r>
      <w:r w:rsidRPr="008C612B">
        <w:rPr>
          <w:rFonts w:ascii="Calibri" w:hAnsi="Calibri"/>
          <w:b w:val="0"/>
          <w:sz w:val="22"/>
        </w:rPr>
        <w:t xml:space="preserve">: bis 9 Beschäftigte und bis 2 Millionen Euro Umsatz </w:t>
      </w:r>
    </w:p>
    <w:p w14:paraId="67EE04B0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Kleines Unternehmen</w:t>
      </w:r>
      <w:r w:rsidRPr="008C612B">
        <w:rPr>
          <w:rFonts w:ascii="Calibri" w:hAnsi="Calibri"/>
          <w:b w:val="0"/>
          <w:sz w:val="22"/>
        </w:rPr>
        <w:t xml:space="preserve">: bis 49 Beschäftigte und bis 10 Millionen Euro Umsatz und kein Kleinstunternehmen </w:t>
      </w:r>
    </w:p>
    <w:p w14:paraId="3136C2AF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Mittleres Unternehmen</w:t>
      </w:r>
      <w:r w:rsidRPr="008C612B">
        <w:rPr>
          <w:rFonts w:ascii="Calibri" w:hAnsi="Calibri"/>
          <w:b w:val="0"/>
          <w:sz w:val="22"/>
        </w:rPr>
        <w:t xml:space="preserve">: bis 249 Beschäftigte und bis 50 Millionen Euro Umsatz und kein kleines Unternehmen </w:t>
      </w:r>
    </w:p>
    <w:p w14:paraId="1CD778E3" w14:textId="3089D59D" w:rsidR="00287799" w:rsidRPr="008C612B" w:rsidRDefault="00287799" w:rsidP="00EF58FB">
      <w:pPr>
        <w:pStyle w:val="Listenabsatz"/>
        <w:spacing w:after="120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Großunternehmen</w:t>
      </w:r>
      <w:r w:rsidRPr="008C612B">
        <w:rPr>
          <w:rFonts w:ascii="Calibri" w:hAnsi="Calibri"/>
          <w:b w:val="0"/>
          <w:sz w:val="22"/>
        </w:rPr>
        <w:t>: über 249 Beschäftigte oder über 50 Millionen Euro Umsatz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</w:tblGrid>
      <w:tr w:rsidR="00287799" w:rsidRPr="00FD4FF1" w14:paraId="4B8DF71D" w14:textId="77777777" w:rsidTr="0065437A">
        <w:tc>
          <w:tcPr>
            <w:tcW w:w="7083" w:type="dxa"/>
          </w:tcPr>
          <w:p w14:paraId="2B32810F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Angabe der Größe des Wirtschaftsteilnehmers </w:t>
            </w:r>
            <w:r w:rsidRPr="00FD4FF1">
              <w:rPr>
                <w:rFonts w:ascii="Calibri" w:hAnsi="Calibri" w:cs="Calibri"/>
                <w:color w:val="808080"/>
                <w:sz w:val="22"/>
                <w:szCs w:val="22"/>
              </w:rPr>
              <w:t>Wählen Sie ein Element aus</w:t>
            </w:r>
          </w:p>
        </w:tc>
      </w:tr>
      <w:tr w:rsidR="00287799" w:rsidRPr="00FD4FF1" w14:paraId="5D582F7B" w14:textId="77777777" w:rsidTr="0065437A">
        <w:tc>
          <w:tcPr>
            <w:tcW w:w="7083" w:type="dxa"/>
          </w:tcPr>
          <w:p w14:paraId="204DE522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1"/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173628">
              <w:rPr>
                <w:rFonts w:ascii="Calibri" w:hAnsi="Calibri" w:cs="Calibri"/>
                <w:sz w:val="22"/>
                <w:szCs w:val="22"/>
              </w:rPr>
            </w:r>
            <w:r w:rsidR="0017362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5"/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Kleinstunternehmen </w:t>
            </w:r>
          </w:p>
          <w:p w14:paraId="675C1BC5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173628">
              <w:rPr>
                <w:rFonts w:ascii="Calibri" w:hAnsi="Calibri" w:cs="Calibri"/>
                <w:sz w:val="22"/>
                <w:szCs w:val="22"/>
              </w:rPr>
            </w:r>
            <w:r w:rsidR="0017362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Kleines Unternehmen </w:t>
            </w:r>
          </w:p>
          <w:p w14:paraId="53A24D46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173628">
              <w:rPr>
                <w:rFonts w:ascii="Calibri" w:hAnsi="Calibri" w:cs="Calibri"/>
                <w:sz w:val="22"/>
                <w:szCs w:val="22"/>
              </w:rPr>
            </w:r>
            <w:r w:rsidR="0017362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Mittleres Unternehmen </w:t>
            </w:r>
          </w:p>
          <w:p w14:paraId="147B682C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173628">
              <w:rPr>
                <w:rFonts w:ascii="Calibri" w:hAnsi="Calibri" w:cs="Calibri"/>
                <w:sz w:val="22"/>
                <w:szCs w:val="22"/>
              </w:rPr>
            </w:r>
            <w:r w:rsidR="0017362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>Großunternehmen</w:t>
            </w:r>
          </w:p>
        </w:tc>
      </w:tr>
    </w:tbl>
    <w:p w14:paraId="1B22772C" w14:textId="77777777" w:rsidR="00287799" w:rsidRPr="00A072FE" w:rsidRDefault="00287799" w:rsidP="00A072FE">
      <w:pPr>
        <w:spacing w:after="120"/>
        <w:rPr>
          <w:rFonts w:ascii="Calibri" w:hAnsi="Calibri"/>
          <w:sz w:val="22"/>
          <w:szCs w:val="22"/>
        </w:rPr>
      </w:pPr>
    </w:p>
    <w:p w14:paraId="1442A5A2" w14:textId="77777777" w:rsidR="00A1079E" w:rsidRPr="00DB032D" w:rsidRDefault="00A1079E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B032D">
        <w:rPr>
          <w:rFonts w:ascii="Calibri" w:hAnsi="Calibri"/>
          <w:sz w:val="22"/>
        </w:rPr>
        <w:t xml:space="preserve">Informationspflicht des Auftragsnehmers hinsichtlich CBAM </w:t>
      </w:r>
      <w:r w:rsidRPr="00DB032D">
        <w:rPr>
          <w:rFonts w:ascii="Calibri" w:hAnsi="Calibri"/>
          <w:color w:val="FF0000"/>
          <w:sz w:val="22"/>
        </w:rPr>
        <w:t>(gilt nur für NICHT-EU-Länder)</w:t>
      </w:r>
    </w:p>
    <w:p w14:paraId="5BD8F8BD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 xml:space="preserve">Sofern den Auftraggeber im Zusammenhang mit den vertragsgegenständlichen Lieferungen Verpflichtungen nach der Verordnung (EU) 2023/956 (Carbon Border Adjustment </w:t>
      </w:r>
      <w:proofErr w:type="spellStart"/>
      <w:r w:rsidRPr="00DB032D">
        <w:rPr>
          <w:rFonts w:ascii="Calibri" w:hAnsi="Calibri"/>
          <w:b w:val="0"/>
          <w:sz w:val="22"/>
        </w:rPr>
        <w:t>Mechanism</w:t>
      </w:r>
      <w:proofErr w:type="spellEnd"/>
      <w:r w:rsidRPr="00DB032D">
        <w:rPr>
          <w:rFonts w:ascii="Calibri" w:hAnsi="Calibri"/>
          <w:b w:val="0"/>
          <w:sz w:val="22"/>
        </w:rPr>
        <w:t xml:space="preserve"> – CBAM) in der jeweils geltenden Fassung treffen, ist der Auftragnehmer verpflichtet, dem Auftraggeber die zur Erfüllung dieser Verpflichtungen erforderlichen Informationen und Nachweise unaufgefordert und rechtzeitig zur Verfügung zu stellen.</w:t>
      </w:r>
    </w:p>
    <w:p w14:paraId="2DCB500A" w14:textId="77777777" w:rsidR="00A1079E" w:rsidRPr="00DB032D" w:rsidRDefault="00A1079E" w:rsidP="00EF58FB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Pflicht nach Absatz 1 entsteht nur, soweit der Auftraggeber als Importeur im Sinne der Verordnung gilt.</w:t>
      </w:r>
    </w:p>
    <w:p w14:paraId="6BCA6041" w14:textId="77777777" w:rsidR="00A1079E" w:rsidRPr="00DB032D" w:rsidRDefault="00A1079E" w:rsidP="00EF58FB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zu übermittelnden Informationen umfassen insbesondere:</w:t>
      </w:r>
    </w:p>
    <w:p w14:paraId="4DDB8889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Zolltarifnummer (KN-Code),</w:t>
      </w:r>
    </w:p>
    <w:p w14:paraId="7A11D166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Ursprungsland,</w:t>
      </w:r>
    </w:p>
    <w:p w14:paraId="189B29E6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Herstellerangaben,</w:t>
      </w:r>
    </w:p>
    <w:p w14:paraId="13A30924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direkte und – soweit einschlägig – indirekte Treibhausgasemissionen gemäß den unionsrechtlichen Vorgaben,</w:t>
      </w:r>
    </w:p>
    <w:p w14:paraId="70A26079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lastRenderedPageBreak/>
        <w:t>angewandte Berechnungsmethodik,</w:t>
      </w:r>
    </w:p>
    <w:p w14:paraId="205BFD37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5" w:hanging="357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Nachweise über im Ursprungsland entrichtete CO₂-Preise.</w:t>
      </w:r>
    </w:p>
    <w:p w14:paraId="040DF92E" w14:textId="77777777" w:rsidR="00A1079E" w:rsidRPr="00DB032D" w:rsidRDefault="00A1079E" w:rsidP="00A1079E">
      <w:pPr>
        <w:pStyle w:val="Listenabsatz"/>
        <w:spacing w:after="240" w:line="276" w:lineRule="auto"/>
        <w:ind w:left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Informationen sind spätestens mit Lieferung bereitzustellen.</w:t>
      </w:r>
    </w:p>
    <w:p w14:paraId="271D1727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Der Auftragnehmer gewährleistet die Richtigkeit und Vollständigkeit der Angaben und informiert den Auftraggeber unverzüglich über Änderungen mit Relevanz für CBAM-Pflichten.</w:t>
      </w:r>
    </w:p>
    <w:p w14:paraId="220E0AE9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Kommt der Auftragnehmer seinen Verpflichtungen nach den Absätzen 1 bis 5 schuldhaft nicht, nicht vollständig oder nicht rechtzeitig nach, ist der Auftraggeber berechtigt, eine Vertragsstrafe zu verlangen. Diese beträgt für jeden angefangenen Kalendertag der Pflichtverletzung 0,1 % des Auftragswertes, insgesamt jedoch höchstens 5 % des Auftragswertes.</w:t>
      </w:r>
    </w:p>
    <w:p w14:paraId="0FC55B06" w14:textId="77777777" w:rsidR="00A1079E" w:rsidRPr="00BF0C76" w:rsidRDefault="00A1079E" w:rsidP="00A1079E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Geltendmachung eines weitergehenden Schadens bleibt unberührt; eine verwirkte Vertragsstrafe wird auf etwaige Schadensersatzansprüche angerechnet.</w:t>
      </w:r>
    </w:p>
    <w:p w14:paraId="2141A882" w14:textId="77777777" w:rsidR="004D5C54" w:rsidRPr="004D4045" w:rsidRDefault="00B87BE9" w:rsidP="007751DC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4D4045">
        <w:rPr>
          <w:rFonts w:ascii="Calibri" w:hAnsi="Calibri"/>
          <w:sz w:val="22"/>
        </w:rPr>
        <w:t>E</w:t>
      </w:r>
      <w:r w:rsidR="004D5C54" w:rsidRPr="004D4045">
        <w:rPr>
          <w:rFonts w:ascii="Calibri" w:hAnsi="Calibri"/>
          <w:sz w:val="22"/>
        </w:rPr>
        <w:t xml:space="preserve">inzureichende Unterlagen </w:t>
      </w:r>
    </w:p>
    <w:p w14:paraId="6EEA46F6" w14:textId="77777777" w:rsidR="00150AE7" w:rsidRPr="00671BC3" w:rsidRDefault="00150AE7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671BC3">
        <w:rPr>
          <w:rFonts w:ascii="Calibri" w:hAnsi="Calibri"/>
          <w:sz w:val="22"/>
          <w:szCs w:val="22"/>
        </w:rPr>
        <w:t xml:space="preserve">Die abschließende Liste der mit dem Angebot einzureichenden Unterlagen ist enthalten in den Bewerbungsbedingungen in Punkt </w:t>
      </w:r>
      <w:r w:rsidR="00105093">
        <w:rPr>
          <w:rFonts w:ascii="Calibri" w:hAnsi="Calibri"/>
          <w:sz w:val="22"/>
          <w:szCs w:val="22"/>
        </w:rPr>
        <w:t>1</w:t>
      </w:r>
      <w:r w:rsidRPr="00671BC3">
        <w:rPr>
          <w:rFonts w:ascii="Calibri" w:hAnsi="Calibri"/>
          <w:sz w:val="22"/>
          <w:szCs w:val="22"/>
        </w:rPr>
        <w:t xml:space="preserve"> – Angebotsbestandteile.</w:t>
      </w:r>
    </w:p>
    <w:p w14:paraId="2CB12D00" w14:textId="77777777" w:rsidR="001D1AAD" w:rsidRPr="00150AE7" w:rsidRDefault="004D5C54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150AE7">
        <w:rPr>
          <w:rFonts w:ascii="Calibri" w:hAnsi="Calibri"/>
          <w:sz w:val="22"/>
          <w:szCs w:val="22"/>
        </w:rPr>
        <w:t>D</w:t>
      </w:r>
      <w:r w:rsidR="001D1AAD" w:rsidRPr="00150AE7">
        <w:rPr>
          <w:rFonts w:ascii="Calibri" w:hAnsi="Calibri"/>
          <w:sz w:val="22"/>
          <w:szCs w:val="22"/>
        </w:rPr>
        <w:t>ie in dieser Liste aufgeführten Erklärungen sind meinem/unserem Angebot beigefügt</w:t>
      </w:r>
      <w:r w:rsidR="00150AE7" w:rsidRPr="00150AE7">
        <w:rPr>
          <w:rFonts w:ascii="Calibri" w:hAnsi="Calibri"/>
          <w:sz w:val="22"/>
          <w:szCs w:val="22"/>
        </w:rPr>
        <w:t>.</w:t>
      </w:r>
    </w:p>
    <w:p w14:paraId="2418268E" w14:textId="77777777" w:rsidR="001D1AAD" w:rsidRPr="001D1AAD" w:rsidRDefault="001D1AAD" w:rsidP="00EF58FB">
      <w:pPr>
        <w:spacing w:after="120"/>
        <w:jc w:val="both"/>
        <w:rPr>
          <w:rFonts w:ascii="Calibri" w:hAnsi="Calibri"/>
          <w:b/>
          <w:sz w:val="22"/>
          <w:szCs w:val="22"/>
        </w:rPr>
      </w:pPr>
      <w:r w:rsidRPr="001D1AAD">
        <w:rPr>
          <w:rFonts w:ascii="Calibri" w:hAnsi="Calibri"/>
          <w:b/>
          <w:sz w:val="22"/>
          <w:szCs w:val="22"/>
        </w:rPr>
        <w:t xml:space="preserve">Ich erkläre mich / Wir erklären uns damit einverstanden, dass die von mir / uns mitgeteilten personenbezogenen Daten für das Vergabeverfahren verarbeitet und gespeichert werden können und </w:t>
      </w:r>
      <w:r w:rsidR="00637E0F">
        <w:rPr>
          <w:rFonts w:ascii="Calibri" w:hAnsi="Calibri"/>
          <w:b/>
          <w:sz w:val="22"/>
          <w:szCs w:val="22"/>
        </w:rPr>
        <w:t>unter bestimmten Voraussetzungen</w:t>
      </w:r>
      <w:r w:rsidRPr="001D1AAD">
        <w:rPr>
          <w:rFonts w:ascii="Calibri" w:hAnsi="Calibri"/>
          <w:b/>
          <w:sz w:val="22"/>
          <w:szCs w:val="22"/>
        </w:rPr>
        <w:t xml:space="preserve"> </w:t>
      </w:r>
      <w:r w:rsidR="004D4045">
        <w:rPr>
          <w:rFonts w:ascii="Calibri" w:hAnsi="Calibri"/>
          <w:b/>
          <w:sz w:val="22"/>
          <w:szCs w:val="22"/>
        </w:rPr>
        <w:t xml:space="preserve">gemäß § </w:t>
      </w:r>
      <w:r w:rsidR="00637E0F">
        <w:rPr>
          <w:rFonts w:ascii="Calibri" w:hAnsi="Calibri"/>
          <w:b/>
          <w:sz w:val="22"/>
          <w:szCs w:val="22"/>
        </w:rPr>
        <w:t>46 Abs. 1 UVgO</w:t>
      </w:r>
      <w:r w:rsidR="004D4045">
        <w:rPr>
          <w:rFonts w:ascii="Calibri" w:hAnsi="Calibri"/>
          <w:b/>
          <w:sz w:val="22"/>
          <w:szCs w:val="22"/>
        </w:rPr>
        <w:t xml:space="preserve"> </w:t>
      </w:r>
      <w:r w:rsidRPr="001D1AAD">
        <w:rPr>
          <w:rFonts w:ascii="Calibri" w:hAnsi="Calibri"/>
          <w:b/>
          <w:sz w:val="22"/>
          <w:szCs w:val="22"/>
        </w:rPr>
        <w:t>nicht berücksichtigten Bietern der Name des erfolgreichen Bieters und die Merkmale und Vorteile seines Angebotes mitgeteilt werden.</w:t>
      </w:r>
    </w:p>
    <w:p w14:paraId="4D8BC8FC" w14:textId="77777777" w:rsidR="001D1AAD" w:rsidRPr="001D1AAD" w:rsidRDefault="001D1AAD" w:rsidP="00EF58FB">
      <w:pPr>
        <w:spacing w:after="120"/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Es ist mir/uns bekannt, dass eine wissentlich falsche Erklärung den Ausschluss von dieser und von weiteren Ausschreibungen zur Folge haben kann.</w:t>
      </w:r>
    </w:p>
    <w:p w14:paraId="06AA5C9E" w14:textId="77777777" w:rsidR="001D1AAD" w:rsidRPr="001D1AAD" w:rsidRDefault="005C2022" w:rsidP="00EF58FB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Mit </w:t>
      </w:r>
      <w:bookmarkStart w:id="6" w:name="_Hlk494281970"/>
      <w:bookmarkStart w:id="7" w:name="_Hlk501706529"/>
      <w:r w:rsidR="004D4045" w:rsidRPr="004D4045">
        <w:rPr>
          <w:rFonts w:ascii="Calibri" w:hAnsi="Calibri"/>
          <w:sz w:val="22"/>
          <w:szCs w:val="22"/>
        </w:rPr>
        <w:t>elektronischer Einreichung dieses Angebots in Textform nach § 126b BGB bzw. mit</w:t>
      </w:r>
      <w:bookmarkEnd w:id="6"/>
      <w:bookmarkEnd w:id="7"/>
      <w:r w:rsidR="004D4045" w:rsidRPr="004D404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Unterschrift dieses Angebotes erkenne</w:t>
      </w:r>
      <w:r w:rsidR="004D4045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n</w:t>
      </w:r>
      <w:r w:rsidR="004D4045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  <w:r w:rsidR="004D4045">
        <w:rPr>
          <w:rFonts w:ascii="Calibri" w:hAnsi="Calibri"/>
          <w:sz w:val="22"/>
          <w:szCs w:val="22"/>
        </w:rPr>
        <w:t>ich/</w:t>
      </w:r>
      <w:r>
        <w:rPr>
          <w:rFonts w:ascii="Calibri" w:hAnsi="Calibri"/>
          <w:sz w:val="22"/>
          <w:szCs w:val="22"/>
        </w:rPr>
        <w:t>wir die oben genannten Bedingungen an.</w:t>
      </w:r>
    </w:p>
    <w:p w14:paraId="50AFD08C" w14:textId="77777777" w:rsidR="004D4045" w:rsidRDefault="004D4045" w:rsidP="00EF58FB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Name der erklärenden Person im Sinne von § 126b BGB:</w:t>
      </w:r>
    </w:p>
    <w:p w14:paraId="03E058B7" w14:textId="77777777" w:rsidR="00FD4FF1" w:rsidRDefault="00FD4FF1" w:rsidP="00EF58FB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</w:p>
    <w:p w14:paraId="50B80D64" w14:textId="77777777" w:rsidR="00FD4FF1" w:rsidRPr="001D1AAD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3FE695E9" w14:textId="77777777" w:rsidR="00FD4FF1" w:rsidRDefault="00FD4FF1" w:rsidP="00EF58FB">
      <w:pPr>
        <w:spacing w:line="276" w:lineRule="auto"/>
        <w:rPr>
          <w:rFonts w:ascii="Calibri" w:hAnsi="Calibri"/>
          <w:sz w:val="18"/>
          <w:szCs w:val="18"/>
        </w:rPr>
      </w:pPr>
      <w:bookmarkStart w:id="8" w:name="_Hlk207974184"/>
      <w:r>
        <w:rPr>
          <w:rFonts w:ascii="Calibri" w:hAnsi="Calibri"/>
          <w:sz w:val="18"/>
          <w:szCs w:val="18"/>
        </w:rPr>
        <w:t>Datum</w:t>
      </w:r>
    </w:p>
    <w:bookmarkEnd w:id="8"/>
    <w:p w14:paraId="2663EECC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9"/>
    </w:p>
    <w:p w14:paraId="62CCD1B0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66953503" w14:textId="21EBCADE" w:rsidR="00FD4FF1" w:rsidRPr="003641A8" w:rsidRDefault="00FD4FF1" w:rsidP="00EF58FB">
      <w:pPr>
        <w:tabs>
          <w:tab w:val="left" w:pos="5604"/>
        </w:tabs>
        <w:spacing w:after="120" w:line="276" w:lineRule="auto"/>
        <w:rPr>
          <w:rFonts w:ascii="Calibri" w:hAnsi="Calibri"/>
          <w:sz w:val="18"/>
          <w:szCs w:val="18"/>
        </w:rPr>
      </w:pPr>
      <w:r w:rsidRPr="003641A8">
        <w:rPr>
          <w:rFonts w:ascii="Calibri" w:hAnsi="Calibri"/>
          <w:sz w:val="18"/>
          <w:szCs w:val="18"/>
        </w:rPr>
        <w:t>Name der erklärenden Person im Sinne von § 126b BGB*</w:t>
      </w:r>
    </w:p>
    <w:p w14:paraId="051F9966" w14:textId="77777777" w:rsidR="00C358F3" w:rsidRPr="00EF58FB" w:rsidRDefault="00C358F3" w:rsidP="00B12E4B">
      <w:pPr>
        <w:spacing w:after="120"/>
        <w:ind w:left="1418" w:hanging="1418"/>
        <w:jc w:val="both"/>
        <w:rPr>
          <w:rFonts w:ascii="Calibri" w:hAnsi="Calibri"/>
          <w:sz w:val="18"/>
          <w:szCs w:val="18"/>
        </w:rPr>
      </w:pPr>
      <w:r w:rsidRPr="00EF58FB">
        <w:rPr>
          <w:rFonts w:ascii="Calibri" w:hAnsi="Calibri"/>
          <w:sz w:val="18"/>
          <w:szCs w:val="18"/>
        </w:rPr>
        <w:t xml:space="preserve">*) </w:t>
      </w:r>
      <w:r w:rsidRPr="00EF58FB">
        <w:rPr>
          <w:rFonts w:ascii="Calibri" w:hAnsi="Calibri"/>
          <w:b/>
          <w:sz w:val="18"/>
          <w:szCs w:val="18"/>
          <w:u w:val="single"/>
        </w:rPr>
        <w:t>Hinweis</w:t>
      </w:r>
      <w:r w:rsidRPr="00EF58FB">
        <w:rPr>
          <w:rFonts w:ascii="Calibri" w:hAnsi="Calibri"/>
          <w:sz w:val="18"/>
          <w:szCs w:val="18"/>
        </w:rPr>
        <w:t>:</w:t>
      </w:r>
      <w:r w:rsidRPr="00EF58FB">
        <w:rPr>
          <w:rFonts w:ascii="Calibri" w:hAnsi="Calibri"/>
          <w:sz w:val="18"/>
          <w:szCs w:val="18"/>
        </w:rPr>
        <w:tab/>
        <w:t>Wird bei dem elektronisch eingereichten Angebot nicht die Person des Erklärenden genannt, gilt das Angebot als nicht abgegeben.</w:t>
      </w:r>
    </w:p>
    <w:p w14:paraId="762A9D52" w14:textId="53A1B201" w:rsidR="00C358F3" w:rsidRPr="00EF58FB" w:rsidRDefault="00C358F3" w:rsidP="007751DC">
      <w:pPr>
        <w:ind w:left="1418" w:hanging="1418"/>
        <w:jc w:val="both"/>
        <w:rPr>
          <w:rFonts w:ascii="Calibri" w:hAnsi="Calibri"/>
          <w:sz w:val="18"/>
          <w:szCs w:val="18"/>
        </w:rPr>
      </w:pPr>
      <w:bookmarkStart w:id="10" w:name="_Hlk494282081"/>
      <w:r w:rsidRPr="00EF58FB">
        <w:rPr>
          <w:rFonts w:ascii="Calibri" w:hAnsi="Calibri"/>
          <w:b/>
          <w:sz w:val="18"/>
          <w:szCs w:val="18"/>
          <w:u w:val="single"/>
        </w:rPr>
        <w:t>Hinweis</w:t>
      </w:r>
      <w:r w:rsidRPr="00EF58FB">
        <w:rPr>
          <w:rFonts w:ascii="Calibri" w:hAnsi="Calibri"/>
          <w:sz w:val="18"/>
          <w:szCs w:val="18"/>
        </w:rPr>
        <w:t>:</w:t>
      </w:r>
      <w:r w:rsidRPr="00EF58FB">
        <w:rPr>
          <w:rFonts w:ascii="Calibri" w:hAnsi="Calibri"/>
          <w:sz w:val="18"/>
          <w:szCs w:val="18"/>
        </w:rPr>
        <w:tab/>
        <w:t>Die elektronische Einreichung des Angebots in Textform gemäß § 126b BGB mit Benennung der erklärenden Person umfasst alle anderen mit dem Angebot eingereichten Erklärungen, es sei denn, eine weitere Unterschrift ist ausdrücklich gefordert</w:t>
      </w:r>
      <w:bookmarkEnd w:id="10"/>
      <w:r w:rsidRPr="00EF58FB">
        <w:rPr>
          <w:rFonts w:ascii="Calibri" w:hAnsi="Calibri"/>
          <w:sz w:val="18"/>
          <w:szCs w:val="18"/>
        </w:rPr>
        <w:t xml:space="preserve"> (ggf. in der Fassung des verhandelten Angebots).</w:t>
      </w:r>
    </w:p>
    <w:sectPr w:rsidR="00C358F3" w:rsidRPr="00EF58FB" w:rsidSect="00FD4FF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567" w:right="2550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8AB2F" w14:textId="77777777" w:rsidR="000D34F6" w:rsidRDefault="000D34F6" w:rsidP="00026166">
      <w:pPr>
        <w:spacing w:after="0" w:line="240" w:lineRule="auto"/>
      </w:pPr>
      <w:r>
        <w:separator/>
      </w:r>
    </w:p>
  </w:endnote>
  <w:endnote w:type="continuationSeparator" w:id="0">
    <w:p w14:paraId="55EBCD44" w14:textId="77777777" w:rsidR="000D34F6" w:rsidRDefault="000D34F6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0D4A7E" w:rsidRPr="000D4A7E" w14:paraId="6B3A4B18" w14:textId="77777777" w:rsidTr="0068416B">
      <w:tc>
        <w:tcPr>
          <w:tcW w:w="2522" w:type="dxa"/>
        </w:tcPr>
        <w:p w14:paraId="2753B170" w14:textId="77777777" w:rsidR="000D4A7E" w:rsidRPr="000D4A7E" w:rsidRDefault="000D4A7E" w:rsidP="00515F58">
          <w:pPr>
            <w:tabs>
              <w:tab w:val="right" w:pos="2304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50CADD05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Seite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  <w:r w:rsidRPr="000D4A7E">
            <w:rPr>
              <w:rFonts w:ascii="Calibri" w:hAnsi="Calibri"/>
              <w:sz w:val="18"/>
              <w:szCs w:val="18"/>
            </w:rPr>
            <w:t xml:space="preserve"> von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118DDFA9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0ACA1DE1" w14:textId="770D3D5F" w:rsidR="000D4A7E" w:rsidRPr="000D4A7E" w:rsidRDefault="000D4A7E" w:rsidP="00515F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Vergabenummer </w:t>
          </w:r>
          <w:r w:rsidR="00352D7C">
            <w:rPr>
              <w:rFonts w:ascii="Calibri" w:hAnsi="Calibri"/>
              <w:sz w:val="18"/>
              <w:szCs w:val="18"/>
            </w:rPr>
            <w:t>23/</w:t>
          </w:r>
          <w:r w:rsidR="00262685">
            <w:rPr>
              <w:rFonts w:ascii="Calibri" w:hAnsi="Calibri"/>
              <w:sz w:val="18"/>
              <w:szCs w:val="18"/>
            </w:rPr>
            <w:t>26000</w:t>
          </w:r>
          <w:r w:rsidR="00EF58FB">
            <w:rPr>
              <w:rFonts w:ascii="Calibri" w:hAnsi="Calibri"/>
              <w:sz w:val="18"/>
              <w:szCs w:val="18"/>
            </w:rPr>
            <w:t>40252</w:t>
          </w:r>
        </w:p>
        <w:p w14:paraId="06E8FF28" w14:textId="661D6DB0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339160C6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right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6A40B56" wp14:editId="3E53BD95">
                <wp:extent cx="1162050" cy="578499"/>
                <wp:effectExtent l="0" t="0" r="0" b="0"/>
                <wp:docPr id="6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65FB647" w14:textId="77777777" w:rsidR="00267E36" w:rsidRDefault="00267E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D9CD" w14:textId="77777777" w:rsidR="000D34F6" w:rsidRDefault="000D34F6" w:rsidP="00026166">
      <w:pPr>
        <w:spacing w:after="0" w:line="240" w:lineRule="auto"/>
      </w:pPr>
      <w:r>
        <w:separator/>
      </w:r>
    </w:p>
  </w:footnote>
  <w:footnote w:type="continuationSeparator" w:id="0">
    <w:p w14:paraId="039EC9E3" w14:textId="77777777" w:rsidR="000D34F6" w:rsidRDefault="000D34F6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4ED0" w14:textId="77777777" w:rsidR="00267E36" w:rsidRDefault="00173628">
    <w:pPr>
      <w:pStyle w:val="Kopfzeile"/>
    </w:pPr>
    <w:r>
      <w:rPr>
        <w:noProof/>
      </w:rPr>
      <w:pict w14:anchorId="4A8ABF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3B78A030" w14:textId="77777777" w:rsidTr="00267E36">
      <w:trPr>
        <w:trHeight w:hRule="exact" w:val="2041"/>
      </w:trPr>
      <w:tc>
        <w:tcPr>
          <w:tcW w:w="7433" w:type="dxa"/>
        </w:tcPr>
        <w:p w14:paraId="25822BD3" w14:textId="77777777" w:rsidR="00267E36" w:rsidRDefault="00267E36" w:rsidP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47EA26AD" wp14:editId="7CDA8818">
                <wp:extent cx="1441450" cy="457200"/>
                <wp:effectExtent l="0" t="0" r="6350" b="0"/>
                <wp:docPr id="59" name="Grafik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0DD80224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32D6D34E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767521F6" w14:textId="77777777" w:rsidR="00041E11" w:rsidRDefault="00041E11" w:rsidP="00041E11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06A4D747" w14:textId="77777777" w:rsidR="00041E11" w:rsidRDefault="00041E11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7CE36A79" w14:textId="77777777" w:rsidR="00267E36" w:rsidRPr="00041E11" w:rsidRDefault="00173628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hyperlink r:id="rId2" w:history="1">
            <w:r w:rsidR="00041E11" w:rsidRPr="00041E11">
              <w:rPr>
                <w:rStyle w:val="Hyperlink"/>
                <w:color w:val="auto"/>
                <w:sz w:val="16"/>
                <w:szCs w:val="16"/>
              </w:rPr>
              <w:t>www.gsi.de</w:t>
            </w:r>
          </w:hyperlink>
        </w:p>
      </w:tc>
    </w:tr>
  </w:tbl>
  <w:p w14:paraId="1DA63193" w14:textId="77777777" w:rsidR="00267E36" w:rsidRPr="00A53F17" w:rsidRDefault="00267E36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7EBCFE77" w14:textId="77777777" w:rsidTr="00026166">
      <w:trPr>
        <w:trHeight w:hRule="exact" w:val="2041"/>
      </w:trPr>
      <w:tc>
        <w:tcPr>
          <w:tcW w:w="7433" w:type="dxa"/>
        </w:tcPr>
        <w:p w14:paraId="15185802" w14:textId="77777777" w:rsidR="00267E36" w:rsidRDefault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2D9CC0B7" wp14:editId="719A002C">
                <wp:extent cx="1441450" cy="457200"/>
                <wp:effectExtent l="0" t="0" r="6350" b="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61F4FBF2" w14:textId="77777777" w:rsidR="00267E36" w:rsidRPr="00803044" w:rsidRDefault="00267E36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0E726E19" w14:textId="77777777" w:rsidR="00267E36" w:rsidRPr="00803044" w:rsidRDefault="00267E36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56F6803C" w14:textId="77777777" w:rsidR="00267E36" w:rsidRPr="00F170DD" w:rsidRDefault="00267E36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49A25EC1" w14:textId="77777777" w:rsidR="00267E36" w:rsidRPr="00F170DD" w:rsidRDefault="00267E36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7519ED99" w14:textId="77777777" w:rsidR="00267E36" w:rsidRDefault="00267E36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337B0D0C" w14:textId="77777777" w:rsidR="00267E36" w:rsidRPr="00F170DD" w:rsidRDefault="00173628" w:rsidP="00F170DD">
    <w:pPr>
      <w:pStyle w:val="Kopfzeile"/>
      <w:rPr>
        <w:sz w:val="2"/>
        <w:szCs w:val="2"/>
      </w:rPr>
    </w:pPr>
    <w:r>
      <w:rPr>
        <w:noProof/>
      </w:rPr>
      <w:pict w14:anchorId="3C0594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714B8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7524A"/>
    <w:multiLevelType w:val="hybridMultilevel"/>
    <w:tmpl w:val="4DC4D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A4196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1B82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5D97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5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E411BB5"/>
    <w:multiLevelType w:val="hybridMultilevel"/>
    <w:tmpl w:val="2BD623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F2C9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9"/>
  </w:num>
  <w:num w:numId="10">
    <w:abstractNumId w:val="16"/>
  </w:num>
  <w:num w:numId="11">
    <w:abstractNumId w:val="13"/>
  </w:num>
  <w:num w:numId="12">
    <w:abstractNumId w:val="8"/>
  </w:num>
  <w:num w:numId="13">
    <w:abstractNumId w:val="17"/>
  </w:num>
  <w:num w:numId="14">
    <w:abstractNumId w:val="18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  <w:num w:numId="19">
    <w:abstractNumId w:val="10"/>
  </w:num>
  <w:num w:numId="20">
    <w:abstractNumId w:val="22"/>
  </w:num>
  <w:num w:numId="21">
    <w:abstractNumId w:val="5"/>
  </w:num>
  <w:num w:numId="22">
    <w:abstractNumId w:val="15"/>
  </w:num>
  <w:num w:numId="23">
    <w:abstractNumId w:val="21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zE/T0tQVllD87kRmhqP1KfTaI0ZFhxS7thpRNDb7WiFaKOuTIRLdIRi+W1Sg0+smVdDwEENKqVWVK0LwWIuRJw==" w:salt="GKzJnYfve+6FxGVJ8kR2QA=="/>
  <w:defaultTabStop w:val="709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4F6"/>
    <w:rsid w:val="00026166"/>
    <w:rsid w:val="00036285"/>
    <w:rsid w:val="00041E11"/>
    <w:rsid w:val="000769B3"/>
    <w:rsid w:val="00084C95"/>
    <w:rsid w:val="000A6EDD"/>
    <w:rsid w:val="000C3259"/>
    <w:rsid w:val="000C6E5C"/>
    <w:rsid w:val="000D34F6"/>
    <w:rsid w:val="000D4A7E"/>
    <w:rsid w:val="000E6772"/>
    <w:rsid w:val="000F298D"/>
    <w:rsid w:val="000F7F0D"/>
    <w:rsid w:val="00101D34"/>
    <w:rsid w:val="00105093"/>
    <w:rsid w:val="00106ECE"/>
    <w:rsid w:val="00144235"/>
    <w:rsid w:val="00150AE7"/>
    <w:rsid w:val="00173628"/>
    <w:rsid w:val="00177D42"/>
    <w:rsid w:val="00192C61"/>
    <w:rsid w:val="0019649A"/>
    <w:rsid w:val="001B3BA6"/>
    <w:rsid w:val="001D1AAD"/>
    <w:rsid w:val="00210E44"/>
    <w:rsid w:val="00226323"/>
    <w:rsid w:val="00237E82"/>
    <w:rsid w:val="00262685"/>
    <w:rsid w:val="00262E1A"/>
    <w:rsid w:val="00264717"/>
    <w:rsid w:val="00267E36"/>
    <w:rsid w:val="00272F3B"/>
    <w:rsid w:val="002868E0"/>
    <w:rsid w:val="00287799"/>
    <w:rsid w:val="00291169"/>
    <w:rsid w:val="00293798"/>
    <w:rsid w:val="002A0E9A"/>
    <w:rsid w:val="002B377B"/>
    <w:rsid w:val="002C48E7"/>
    <w:rsid w:val="002D6231"/>
    <w:rsid w:val="002E0BA6"/>
    <w:rsid w:val="002E6985"/>
    <w:rsid w:val="0030655A"/>
    <w:rsid w:val="00331AEC"/>
    <w:rsid w:val="00334ACD"/>
    <w:rsid w:val="00352D7C"/>
    <w:rsid w:val="003A5B1D"/>
    <w:rsid w:val="003D6C5E"/>
    <w:rsid w:val="003E1F3A"/>
    <w:rsid w:val="003E5807"/>
    <w:rsid w:val="003F4EE5"/>
    <w:rsid w:val="004104F0"/>
    <w:rsid w:val="00412548"/>
    <w:rsid w:val="004502B2"/>
    <w:rsid w:val="00464261"/>
    <w:rsid w:val="00496708"/>
    <w:rsid w:val="004A5F83"/>
    <w:rsid w:val="004D4045"/>
    <w:rsid w:val="004D5C54"/>
    <w:rsid w:val="004E045D"/>
    <w:rsid w:val="004F0019"/>
    <w:rsid w:val="004F704E"/>
    <w:rsid w:val="004F7DCD"/>
    <w:rsid w:val="0050023E"/>
    <w:rsid w:val="0050204D"/>
    <w:rsid w:val="00515F58"/>
    <w:rsid w:val="005237F9"/>
    <w:rsid w:val="005501B0"/>
    <w:rsid w:val="005559FD"/>
    <w:rsid w:val="0056013C"/>
    <w:rsid w:val="005B5DF9"/>
    <w:rsid w:val="005C2022"/>
    <w:rsid w:val="005E5E05"/>
    <w:rsid w:val="005E7201"/>
    <w:rsid w:val="005F260E"/>
    <w:rsid w:val="00617131"/>
    <w:rsid w:val="00623481"/>
    <w:rsid w:val="00637E0F"/>
    <w:rsid w:val="0064280A"/>
    <w:rsid w:val="0065437A"/>
    <w:rsid w:val="006566E5"/>
    <w:rsid w:val="006744F4"/>
    <w:rsid w:val="00674C5D"/>
    <w:rsid w:val="00693B9D"/>
    <w:rsid w:val="006A4361"/>
    <w:rsid w:val="006C21A0"/>
    <w:rsid w:val="006C7E5E"/>
    <w:rsid w:val="006D369D"/>
    <w:rsid w:val="006E018E"/>
    <w:rsid w:val="006E4437"/>
    <w:rsid w:val="006F1783"/>
    <w:rsid w:val="006F1A5C"/>
    <w:rsid w:val="00703762"/>
    <w:rsid w:val="007072FD"/>
    <w:rsid w:val="00745FC5"/>
    <w:rsid w:val="00765B73"/>
    <w:rsid w:val="007751DC"/>
    <w:rsid w:val="007753E8"/>
    <w:rsid w:val="00793A7C"/>
    <w:rsid w:val="00797664"/>
    <w:rsid w:val="00797EAA"/>
    <w:rsid w:val="007B5F2D"/>
    <w:rsid w:val="007D6027"/>
    <w:rsid w:val="007D6ED1"/>
    <w:rsid w:val="007E5E26"/>
    <w:rsid w:val="00803044"/>
    <w:rsid w:val="00807EE9"/>
    <w:rsid w:val="008147BC"/>
    <w:rsid w:val="00830F30"/>
    <w:rsid w:val="0086086E"/>
    <w:rsid w:val="008608BF"/>
    <w:rsid w:val="00860EBE"/>
    <w:rsid w:val="00862329"/>
    <w:rsid w:val="00876C29"/>
    <w:rsid w:val="00885662"/>
    <w:rsid w:val="008B0EF7"/>
    <w:rsid w:val="008C537D"/>
    <w:rsid w:val="008D2A50"/>
    <w:rsid w:val="008E5F37"/>
    <w:rsid w:val="0090324A"/>
    <w:rsid w:val="009057D0"/>
    <w:rsid w:val="0096010F"/>
    <w:rsid w:val="00960F4F"/>
    <w:rsid w:val="00984724"/>
    <w:rsid w:val="00985401"/>
    <w:rsid w:val="009D33C0"/>
    <w:rsid w:val="00A072FE"/>
    <w:rsid w:val="00A1079E"/>
    <w:rsid w:val="00A27F45"/>
    <w:rsid w:val="00A40817"/>
    <w:rsid w:val="00A53F17"/>
    <w:rsid w:val="00A55953"/>
    <w:rsid w:val="00A611C6"/>
    <w:rsid w:val="00A709DC"/>
    <w:rsid w:val="00A84691"/>
    <w:rsid w:val="00A872E6"/>
    <w:rsid w:val="00AB0710"/>
    <w:rsid w:val="00AD434F"/>
    <w:rsid w:val="00AF794E"/>
    <w:rsid w:val="00B12E4B"/>
    <w:rsid w:val="00B23BF6"/>
    <w:rsid w:val="00B26547"/>
    <w:rsid w:val="00B36D37"/>
    <w:rsid w:val="00B37AB0"/>
    <w:rsid w:val="00B4166E"/>
    <w:rsid w:val="00B44B63"/>
    <w:rsid w:val="00B51F46"/>
    <w:rsid w:val="00B55C89"/>
    <w:rsid w:val="00B65DD8"/>
    <w:rsid w:val="00B87BE9"/>
    <w:rsid w:val="00B91C3E"/>
    <w:rsid w:val="00B9276C"/>
    <w:rsid w:val="00B96E26"/>
    <w:rsid w:val="00BB124E"/>
    <w:rsid w:val="00BB7EF8"/>
    <w:rsid w:val="00BF28AC"/>
    <w:rsid w:val="00BF407D"/>
    <w:rsid w:val="00C04B24"/>
    <w:rsid w:val="00C07223"/>
    <w:rsid w:val="00C21592"/>
    <w:rsid w:val="00C2344F"/>
    <w:rsid w:val="00C26A0C"/>
    <w:rsid w:val="00C358F3"/>
    <w:rsid w:val="00C4583A"/>
    <w:rsid w:val="00C56967"/>
    <w:rsid w:val="00C577C5"/>
    <w:rsid w:val="00C627BD"/>
    <w:rsid w:val="00C6529B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D00450"/>
    <w:rsid w:val="00D0181D"/>
    <w:rsid w:val="00D02A3D"/>
    <w:rsid w:val="00D3116F"/>
    <w:rsid w:val="00D52B93"/>
    <w:rsid w:val="00D5643C"/>
    <w:rsid w:val="00D56528"/>
    <w:rsid w:val="00D60AA7"/>
    <w:rsid w:val="00D64E4F"/>
    <w:rsid w:val="00D7205D"/>
    <w:rsid w:val="00D7323F"/>
    <w:rsid w:val="00DA6B47"/>
    <w:rsid w:val="00DC2289"/>
    <w:rsid w:val="00DC57C4"/>
    <w:rsid w:val="00DD57E2"/>
    <w:rsid w:val="00DD72D7"/>
    <w:rsid w:val="00DF2593"/>
    <w:rsid w:val="00E24FC2"/>
    <w:rsid w:val="00E40D81"/>
    <w:rsid w:val="00E43671"/>
    <w:rsid w:val="00E75DC4"/>
    <w:rsid w:val="00E77B2B"/>
    <w:rsid w:val="00EB5FD3"/>
    <w:rsid w:val="00ED0F4F"/>
    <w:rsid w:val="00ED1216"/>
    <w:rsid w:val="00ED4FE7"/>
    <w:rsid w:val="00EF58FB"/>
    <w:rsid w:val="00EF5CF2"/>
    <w:rsid w:val="00F056D6"/>
    <w:rsid w:val="00F170DD"/>
    <w:rsid w:val="00F20814"/>
    <w:rsid w:val="00F2145C"/>
    <w:rsid w:val="00F23182"/>
    <w:rsid w:val="00F52306"/>
    <w:rsid w:val="00F545F2"/>
    <w:rsid w:val="00F62479"/>
    <w:rsid w:val="00F64B6D"/>
    <w:rsid w:val="00F67228"/>
    <w:rsid w:val="00F7544D"/>
    <w:rsid w:val="00F8000B"/>
    <w:rsid w:val="00F87441"/>
    <w:rsid w:val="00F90714"/>
    <w:rsid w:val="00FA011E"/>
    <w:rsid w:val="00FA4C0C"/>
    <w:rsid w:val="00FD4FF1"/>
    <w:rsid w:val="00FE1E4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EC40814"/>
  <w15:docId w15:val="{CFBB256F-403E-4007-ADC5-413EB644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5DC4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F407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ED0F4F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99"/>
    <w:rsid w:val="000D4A7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19649A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19649A"/>
    <w:rPr>
      <w:rFonts w:ascii="Calibri" w:hAnsi="Calibri"/>
      <w:szCs w:val="21"/>
    </w:rPr>
  </w:style>
  <w:style w:type="paragraph" w:customStyle="1" w:styleId="Default">
    <w:name w:val="Default"/>
    <w:rsid w:val="00287799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ampus\Groups\Einkauf\Allg\Cosinex_Standardvorlagen_VMS\2_UVgO\GSI\GSI%20Angebotsformblatt%20UVgO%20(DE%20+%20EN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EAF1-56D3-4B63-A052-58A85708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GSI Angebotsformblatt UVgO (DE + EN).dotx</Template>
  <TotalTime>0</TotalTime>
  <Pages>4</Pages>
  <Words>1036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Growe, Nicole</dc:creator>
  <cp:lastModifiedBy>Growe, Nicole</cp:lastModifiedBy>
  <cp:revision>8</cp:revision>
  <cp:lastPrinted>2015-12-22T09:18:00Z</cp:lastPrinted>
  <dcterms:created xsi:type="dcterms:W3CDTF">2026-08-18T07:17:00Z</dcterms:created>
  <dcterms:modified xsi:type="dcterms:W3CDTF">2026-08-31T10:03:00Z</dcterms:modified>
</cp:coreProperties>
</file>